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178D20D3" w:rsidR="00067548" w:rsidRPr="000404EF" w:rsidRDefault="00067548" w:rsidP="00067548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 xml:space="preserve">3GPP TSG-RAN WG2 </w:t>
      </w:r>
      <w:r w:rsidR="00A21D55">
        <w:rPr>
          <w:lang w:val="en-US"/>
        </w:rPr>
        <w:t>#97</w:t>
      </w:r>
      <w:r w:rsidRPr="000404EF">
        <w:rPr>
          <w:lang w:val="en-US"/>
        </w:rPr>
        <w:tab/>
        <w:t xml:space="preserve">Tdoc </w:t>
      </w:r>
      <w:r w:rsidRPr="00A832DA">
        <w:rPr>
          <w:bCs/>
        </w:rPr>
        <w:t>R2-17</w:t>
      </w:r>
      <w:r w:rsidR="00147E4F" w:rsidRPr="00A832DA">
        <w:rPr>
          <w:bCs/>
        </w:rPr>
        <w:t>00895</w:t>
      </w:r>
    </w:p>
    <w:p w14:paraId="34D94E32" w14:textId="7A4BB618" w:rsidR="00067548" w:rsidRDefault="001433E3" w:rsidP="00067548">
      <w:pPr>
        <w:pStyle w:val="3GPPHeader"/>
        <w:spacing w:after="60"/>
        <w:rPr>
          <w:b w:val="0"/>
          <w:noProof/>
        </w:rPr>
      </w:pPr>
      <w:r>
        <w:rPr>
          <w:lang w:val="en-US"/>
        </w:rPr>
        <w:t>Athens, Greece, 13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067548" w:rsidRPr="00910EE8">
        <w:rPr>
          <w:lang w:val="en-US"/>
        </w:rPr>
        <w:t>– 1</w:t>
      </w:r>
      <w:r>
        <w:rPr>
          <w:lang w:val="en-US"/>
        </w:rPr>
        <w:t>7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 xml:space="preserve">February </w:t>
      </w:r>
      <w:r w:rsidR="00067548" w:rsidRPr="00910EE8">
        <w:rPr>
          <w:lang w:val="en-US"/>
        </w:rPr>
        <w:t>2017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00189CF8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7647D0" w:rsidRPr="007647D0">
        <w:rPr>
          <w:sz w:val="22"/>
          <w:szCs w:val="22"/>
          <w:lang w:val="sv-SE"/>
        </w:rPr>
        <w:t>10.2.2.6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22CC980" w:rsidR="00E90E49" w:rsidRPr="007647D0" w:rsidRDefault="003D3C45" w:rsidP="00311702">
      <w:pPr>
        <w:pStyle w:val="3GPPHeader"/>
        <w:rPr>
          <w:sz w:val="22"/>
          <w:szCs w:val="22"/>
        </w:rPr>
      </w:pPr>
      <w:r w:rsidRPr="007647D0">
        <w:rPr>
          <w:sz w:val="22"/>
          <w:szCs w:val="22"/>
        </w:rPr>
        <w:t>Title:</w:t>
      </w:r>
      <w:r w:rsidR="00E90E49" w:rsidRPr="007647D0">
        <w:rPr>
          <w:sz w:val="22"/>
          <w:szCs w:val="22"/>
        </w:rPr>
        <w:tab/>
      </w:r>
      <w:r w:rsidR="00DE57E6" w:rsidRPr="007647D0">
        <w:rPr>
          <w:sz w:val="22"/>
          <w:szCs w:val="22"/>
        </w:rPr>
        <w:t>Periodic</w:t>
      </w:r>
      <w:r w:rsidR="0002437C" w:rsidRPr="007647D0">
        <w:rPr>
          <w:sz w:val="22"/>
          <w:szCs w:val="22"/>
        </w:rPr>
        <w:t xml:space="preserve"> </w:t>
      </w:r>
      <w:r w:rsidR="001433E3" w:rsidRPr="007647D0">
        <w:rPr>
          <w:sz w:val="22"/>
          <w:szCs w:val="22"/>
        </w:rPr>
        <w:t>RAN area updates</w:t>
      </w:r>
      <w:r w:rsidR="0002437C" w:rsidRPr="007647D0">
        <w:rPr>
          <w:sz w:val="22"/>
          <w:szCs w:val="22"/>
        </w:rPr>
        <w:t xml:space="preserve"> in RRC_INACTIVE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7647D0">
        <w:rPr>
          <w:sz w:val="22"/>
          <w:szCs w:val="22"/>
        </w:rPr>
        <w:t>Document for:</w:t>
      </w:r>
      <w:r w:rsidRPr="007647D0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  <w:bookmarkStart w:id="0" w:name="_GoBack"/>
      <w:bookmarkEnd w:id="0"/>
    </w:p>
    <w:p w14:paraId="5DD7B1D9" w14:textId="58B99C8B" w:rsidR="00D3005B" w:rsidRDefault="001433E3" w:rsidP="00CE0424">
      <w:pPr>
        <w:pStyle w:val="BodyText"/>
      </w:pPr>
      <w:r>
        <w:t>During RAN2#96, the RAN based notification area was discussed and it was agreed that:</w:t>
      </w:r>
    </w:p>
    <w:p w14:paraId="63AA8DCC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RAN2 assumes that UE performs</w:t>
      </w:r>
      <w:r w:rsidRPr="00066D94">
        <w:t xml:space="preserve"> CN level location update </w:t>
      </w:r>
      <w:r>
        <w:t xml:space="preserve">when crossing a TA boundary when in inactive (in addition to RAN updates based on RAN areas). </w:t>
      </w:r>
    </w:p>
    <w:p w14:paraId="210EB13D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44B0E">
        <w:t>2. There will be NG Core/CN Location Area code (similar to Tracking Area code) broadcast in system information of an NR Cell.</w:t>
      </w:r>
    </w:p>
    <w:p w14:paraId="4BB23ABD" w14:textId="77777777" w:rsidR="001433E3" w:rsidRDefault="001433E3" w:rsidP="001433E3">
      <w:pPr>
        <w:pStyle w:val="Doc-title"/>
      </w:pPr>
    </w:p>
    <w:p w14:paraId="0F844CBD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 RAN based notification area is UE-specific and configurable by the gNB</w:t>
      </w:r>
      <w:r w:rsidRPr="00244B0E">
        <w:t xml:space="preserve"> </w:t>
      </w:r>
      <w:r>
        <w:t>via dedicated signalling</w:t>
      </w:r>
    </w:p>
    <w:p w14:paraId="6180AD99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 There will be a unique global Cell ID broadcast in system information of NR Cell.</w:t>
      </w:r>
    </w:p>
    <w:p w14:paraId="2090B69A" w14:textId="77777777" w:rsidR="001433E3" w:rsidRPr="00244B0E" w:rsidRDefault="001433E3" w:rsidP="001433E3">
      <w:pPr>
        <w:pStyle w:val="Doc-text2"/>
      </w:pPr>
    </w:p>
    <w:p w14:paraId="6AB9FAA0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the inactive state there will be a way to configure the UE with a RAN based notification area that is smaller than a TA.</w:t>
      </w:r>
    </w:p>
    <w:p w14:paraId="7BD0AD4E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A RAN notification area can cover a single cell or multiple cells</w:t>
      </w:r>
    </w:p>
    <w:p w14:paraId="0F9579BB" w14:textId="667D545B" w:rsidR="001433E3" w:rsidRDefault="001433E3" w:rsidP="001433E3"/>
    <w:p w14:paraId="3FA4A10C" w14:textId="77777777" w:rsidR="00B00123" w:rsidRDefault="00B00123" w:rsidP="00B00123">
      <w:r>
        <w:t>In addition, during RAN2-NR#1, it was agreed that:</w:t>
      </w:r>
    </w:p>
    <w:p w14:paraId="29C31E68" w14:textId="77777777" w:rsidR="00B00123" w:rsidRPr="001E7EC3" w:rsidRDefault="00B00123" w:rsidP="00B00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1E7EC3">
        <w:rPr>
          <w:rFonts w:eastAsia="MS Mincho"/>
          <w:szCs w:val="24"/>
          <w:lang w:eastAsia="en-GB"/>
        </w:rPr>
        <w:t>Agreements:</w:t>
      </w:r>
    </w:p>
    <w:p w14:paraId="3D72357A" w14:textId="77777777" w:rsidR="00B00123" w:rsidRPr="001E7EC3" w:rsidRDefault="00B00123" w:rsidP="00B00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1E7EC3">
        <w:rPr>
          <w:rFonts w:eastAsia="MS Mincho"/>
          <w:szCs w:val="24"/>
          <w:lang w:eastAsia="en-GB"/>
        </w:rPr>
        <w:t>1</w:t>
      </w:r>
      <w:r w:rsidRPr="001E7EC3">
        <w:rPr>
          <w:rFonts w:eastAsia="MS Mincho"/>
          <w:szCs w:val="24"/>
          <w:lang w:eastAsia="en-GB"/>
        </w:rPr>
        <w:tab/>
        <w:t>RAN2 understanding is that the UE will perform RRC signalling in order to perform a CN update whenever it leaves its registered TA (as a consequence of the RRC signalling the RAN is aware of the UE's location)</w:t>
      </w:r>
    </w:p>
    <w:p w14:paraId="617A5DEA" w14:textId="77777777" w:rsidR="00B00123" w:rsidRPr="001E7EC3" w:rsidRDefault="00B00123" w:rsidP="00B00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1E7EC3">
        <w:rPr>
          <w:rFonts w:eastAsia="MS Mincho"/>
          <w:szCs w:val="24"/>
          <w:lang w:eastAsia="en-GB"/>
        </w:rPr>
        <w:t>2</w:t>
      </w:r>
      <w:r w:rsidRPr="001E7EC3">
        <w:rPr>
          <w:rFonts w:eastAsia="MS Mincho"/>
          <w:szCs w:val="24"/>
          <w:lang w:eastAsia="en-GB"/>
        </w:rPr>
        <w:tab/>
        <w:t>Support option 2 (cell list) and/or option 3 (RAN id) (FFS which one or both)</w:t>
      </w:r>
    </w:p>
    <w:p w14:paraId="2E71B69F" w14:textId="77777777" w:rsidR="00B00123" w:rsidRDefault="00B00123" w:rsidP="00B00123"/>
    <w:p w14:paraId="72DC441B" w14:textId="200F922C" w:rsidR="001433E3" w:rsidRDefault="001433E3" w:rsidP="00CE0424">
      <w:pPr>
        <w:pStyle w:val="BodyText"/>
      </w:pPr>
      <w:r>
        <w:t xml:space="preserve">In this contribution, we discuss how the UE will perform </w:t>
      </w:r>
      <w:r w:rsidR="00DE57E6">
        <w:t xml:space="preserve">periodic </w:t>
      </w:r>
      <w:r>
        <w:t xml:space="preserve">RAN area updates </w:t>
      </w:r>
      <w:r w:rsidR="00DE57E6">
        <w:t>in RRC_INACTIVE.</w:t>
      </w:r>
    </w:p>
    <w:p w14:paraId="2314D166" w14:textId="17C6C34B" w:rsidR="003A3273" w:rsidRDefault="004000E8" w:rsidP="00DE57E6">
      <w:pPr>
        <w:pStyle w:val="Heading1"/>
      </w:pPr>
      <w:bookmarkStart w:id="1" w:name="_Ref178064866"/>
      <w:r w:rsidRPr="00CE0424">
        <w:t>Discussion</w:t>
      </w:r>
      <w:bookmarkEnd w:id="1"/>
    </w:p>
    <w:p w14:paraId="2C7D8EDF" w14:textId="7396DEA2" w:rsidR="009A231B" w:rsidRDefault="00DE57E6" w:rsidP="00D66880">
      <w:r>
        <w:t xml:space="preserve">In LTE, a </w:t>
      </w:r>
      <w:r w:rsidR="005550A9">
        <w:t>UE</w:t>
      </w:r>
      <w:r>
        <w:t xml:space="preserve"> in RRC_IDLE</w:t>
      </w:r>
      <w:r w:rsidR="005550A9">
        <w:t xml:space="preserve"> performs periodic TAU when the TA update timer (T3412) expires in order for the CN to ascertain the UE location on a Tracking Area level</w:t>
      </w:r>
      <w:r w:rsidR="001A6950">
        <w:t xml:space="preserve"> and to check if UE is still attached to the network</w:t>
      </w:r>
      <w:r w:rsidR="005550A9">
        <w:t>.</w:t>
      </w:r>
      <w:r>
        <w:t xml:space="preserve"> For instance, if a UE is turned off, the absence of a periodic TAU can indicate to the CN that the UE is no longer inside the </w:t>
      </w:r>
      <w:r w:rsidR="001A6950">
        <w:t>attached and that the network context can be removed</w:t>
      </w:r>
      <w:r>
        <w:t>.</w:t>
      </w:r>
      <w:r w:rsidR="005550A9">
        <w:t xml:space="preserve"> In RRC_CONNECTED, there is no need to perform the periodic TAU as the network knows the UE location on a cell level</w:t>
      </w:r>
      <w:r w:rsidR="001A6950">
        <w:t xml:space="preserve"> and it is the responsibility of the RAN layer to ensure UE is still connected</w:t>
      </w:r>
      <w:r w:rsidR="005550A9">
        <w:t>.</w:t>
      </w:r>
    </w:p>
    <w:p w14:paraId="2FC2804A" w14:textId="5C2BA4F4" w:rsidR="005550A9" w:rsidRDefault="005550A9" w:rsidP="00D66880">
      <w:r>
        <w:t xml:space="preserve">For RRC_INACTIVE, </w:t>
      </w:r>
      <w:r w:rsidR="006F141B">
        <w:t>the motivation to perform periodic area updates remain the same as for periodic TAUs in RRC_IDLE, i.e. the network need to be able to ascertain that a UE has not disappeared from the network, without informing the network (e.g. power off).</w:t>
      </w:r>
    </w:p>
    <w:p w14:paraId="0CCA00DF" w14:textId="66BCED56" w:rsidR="006F141B" w:rsidRDefault="006F141B" w:rsidP="006F141B">
      <w:pPr>
        <w:pStyle w:val="Observation"/>
      </w:pPr>
      <w:bookmarkStart w:id="2" w:name="_Toc472673714"/>
      <w:bookmarkStart w:id="3" w:name="_Toc472674269"/>
      <w:bookmarkStart w:id="4" w:name="_Toc473031635"/>
      <w:bookmarkStart w:id="5" w:name="_Toc473041184"/>
      <w:bookmarkStart w:id="6" w:name="_Toc473041324"/>
      <w:bookmarkStart w:id="7" w:name="_Toc473098995"/>
      <w:bookmarkStart w:id="8" w:name="_Toc473099304"/>
      <w:bookmarkStart w:id="9" w:name="_Toc473099478"/>
      <w:bookmarkStart w:id="10" w:name="_Toc473099736"/>
      <w:bookmarkStart w:id="11" w:name="_Toc473101036"/>
      <w:bookmarkStart w:id="12" w:name="_Toc473101317"/>
      <w:bookmarkStart w:id="13" w:name="_Toc473101604"/>
      <w:bookmarkStart w:id="14" w:name="_Toc473101622"/>
      <w:bookmarkStart w:id="15" w:name="_Toc473555166"/>
      <w:bookmarkStart w:id="16" w:name="_Toc473711017"/>
      <w:bookmarkStart w:id="17" w:name="_Toc473712399"/>
      <w:bookmarkStart w:id="18" w:name="_Toc473712410"/>
      <w:bookmarkStart w:id="19" w:name="_Toc473712421"/>
      <w:bookmarkStart w:id="20" w:name="_Toc473880614"/>
      <w:bookmarkStart w:id="21" w:name="_Toc473888874"/>
      <w:r>
        <w:t>There is a need to have a periodic area update procedure in RRC_INACTIVE</w:t>
      </w:r>
      <w:r w:rsidR="00D741A7">
        <w:t xml:space="preserve"> similar to periodic TAU in RRC_IDLE</w:t>
      </w:r>
      <w: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76E9C21" w14:textId="307EEAA0" w:rsidR="004A00C0" w:rsidRDefault="004A00C0" w:rsidP="00D66880">
      <w:r>
        <w:t>The question then remains if the</w:t>
      </w:r>
      <w:r w:rsidR="002B7AB3">
        <w:t xml:space="preserve"> UE should perform periodic TAU, </w:t>
      </w:r>
      <w:r>
        <w:t>RAN area updates, or both.</w:t>
      </w:r>
    </w:p>
    <w:p w14:paraId="7B63F33B" w14:textId="79370866" w:rsidR="00D36AD6" w:rsidRDefault="006F141B" w:rsidP="00D66880">
      <w:r>
        <w:lastRenderedPageBreak/>
        <w:t>As the periodic area updates</w:t>
      </w:r>
      <w:r w:rsidR="002B7AB3">
        <w:t xml:space="preserve"> are</w:t>
      </w:r>
      <w:r w:rsidR="00BA4212">
        <w:t xml:space="preserve"> </w:t>
      </w:r>
      <w:r w:rsidR="003B277B">
        <w:t>mainly</w:t>
      </w:r>
      <w:r w:rsidR="00BA4212">
        <w:t xml:space="preserve"> intended to inform the network that the UE remain in the same area as before, this signalling should be performed as lightweight as possible. If a periodic TAU is performed from RRC_INACTIVE, the UE would have to enter RRC_CONNECTED </w:t>
      </w:r>
      <w:r w:rsidR="004A00C0">
        <w:t xml:space="preserve">to transmit the NAS message “TAU Request” </w:t>
      </w:r>
      <w:r w:rsidR="00BA4212">
        <w:t xml:space="preserve">and await the NAS </w:t>
      </w:r>
      <w:r w:rsidR="004A00C0">
        <w:t xml:space="preserve">message “TAU Accept” </w:t>
      </w:r>
      <w:r w:rsidR="00BA4212">
        <w:t>from the CN before it can return to RRC_INACTIVE</w:t>
      </w:r>
      <w:r w:rsidR="002B7AB3">
        <w:t xml:space="preserve"> </w:t>
      </w:r>
      <w:r w:rsidR="002B7AB3">
        <w:fldChar w:fldCharType="begin"/>
      </w:r>
      <w:r w:rsidR="002B7AB3">
        <w:instrText xml:space="preserve"> REF _Ref473040017 \r \h </w:instrText>
      </w:r>
      <w:r w:rsidR="002B7AB3">
        <w:fldChar w:fldCharType="separate"/>
      </w:r>
      <w:r w:rsidR="00A832DA">
        <w:t>[1]</w:t>
      </w:r>
      <w:r w:rsidR="002B7AB3">
        <w:fldChar w:fldCharType="end"/>
      </w:r>
      <w:r w:rsidR="002B7AB3">
        <w:t>.</w:t>
      </w:r>
      <w:r w:rsidR="00BA4212">
        <w:t xml:space="preserve"> On the other hand, a successful periodic RAN area update would consist of a RRCConnectionResumeRequest </w:t>
      </w:r>
      <w:r w:rsidR="00D36AD6">
        <w:t xml:space="preserve">message </w:t>
      </w:r>
      <w:r w:rsidR="00BA4212">
        <w:t xml:space="preserve">with </w:t>
      </w:r>
      <w:r w:rsidR="004A00C0">
        <w:t>e.g. a</w:t>
      </w:r>
      <w:r w:rsidR="00BA4212">
        <w:t xml:space="preserve"> causeValue “ranNotificationAreaUpdateRequest”</w:t>
      </w:r>
      <w:r w:rsidR="00E16B7D">
        <w:t xml:space="preserve"> </w:t>
      </w:r>
      <w:r w:rsidR="00E16B7D">
        <w:fldChar w:fldCharType="begin"/>
      </w:r>
      <w:r w:rsidR="00E16B7D">
        <w:instrText xml:space="preserve"> REF _Ref473040086 \r \h </w:instrText>
      </w:r>
      <w:r w:rsidR="00E16B7D">
        <w:fldChar w:fldCharType="separate"/>
      </w:r>
      <w:r w:rsidR="00A832DA">
        <w:t>[2]</w:t>
      </w:r>
      <w:r w:rsidR="00E16B7D">
        <w:fldChar w:fldCharType="end"/>
      </w:r>
      <w:r w:rsidR="00D36AD6">
        <w:t>. If the periodic RAN area update is performed in same gNB as the UE were suspended in, the</w:t>
      </w:r>
      <w:r w:rsidR="0082121E">
        <w:t xml:space="preserve"> UE context is already available in the gNB and the UE can directly be suspended to RRC_INACTIVE.</w:t>
      </w:r>
      <w:r w:rsidR="00A95882">
        <w:t xml:space="preserve"> The RRCConnectionSuspend message from the gNB will contain </w:t>
      </w:r>
      <w:r w:rsidR="005B150D">
        <w:t xml:space="preserve">a new </w:t>
      </w:r>
      <w:r w:rsidR="0083238A" w:rsidRPr="00A832DA">
        <w:rPr>
          <w:i/>
        </w:rPr>
        <w:t>resume</w:t>
      </w:r>
      <w:r w:rsidR="005B150D" w:rsidRPr="00A832DA">
        <w:rPr>
          <w:i/>
        </w:rPr>
        <w:t>I</w:t>
      </w:r>
      <w:r w:rsidR="0083238A" w:rsidRPr="00A832DA">
        <w:rPr>
          <w:i/>
        </w:rPr>
        <w:t>d</w:t>
      </w:r>
      <w:r w:rsidR="005B150D">
        <w:t xml:space="preserve">, a </w:t>
      </w:r>
      <w:r w:rsidR="00A95882">
        <w:t>“ranAreaInformation” (e.g. a cell list, or an indication to use the old RAN area, or an indication to only use the TA-list as RAN area)</w:t>
      </w:r>
      <w:r w:rsidR="005B150D">
        <w:t>,</w:t>
      </w:r>
      <w:r w:rsidR="00A95882">
        <w:t xml:space="preserve"> as well as the Next Hop Cha</w:t>
      </w:r>
      <w:r w:rsidR="0083238A">
        <w:t>i</w:t>
      </w:r>
      <w:r w:rsidR="00A95882">
        <w:t xml:space="preserve">ning Counter (NCC). </w:t>
      </w:r>
      <w:r w:rsidR="005B150D">
        <w:t>The new Resume ID will indicate the updated UE context, t</w:t>
      </w:r>
      <w:r w:rsidR="00A95882">
        <w:t>he RAN area information will ensure that the UE maintain an up-to-date RAN area, while the NCC ensure that the UE can resume the connection with encryption enabled already in message three, even in a different gNB.</w:t>
      </w:r>
    </w:p>
    <w:p w14:paraId="343616E4" w14:textId="3A6F749E" w:rsidR="00D36AD6" w:rsidRDefault="005574D6" w:rsidP="00D36AD6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4F674A35" wp14:editId="2D1ECB51">
            <wp:extent cx="4701540" cy="2872597"/>
            <wp:effectExtent l="0" t="0" r="3810" b="4445"/>
            <wp:docPr id="2" name="Picture 2" descr="H:\NSA\RAN2 contributions\RAN2#97\RAN area update figures\periodic RAU - no context fet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NSA\RAN2 contributions\RAN2#97\RAN area update figures\periodic RAU - no context fetch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035"/>
                    <a:stretch/>
                  </pic:blipFill>
                  <pic:spPr bwMode="auto">
                    <a:xfrm>
                      <a:off x="0" y="0"/>
                      <a:ext cx="4701540" cy="2872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B6882A" w14:textId="44F87CB4" w:rsidR="00D36AD6" w:rsidRDefault="00D36AD6" w:rsidP="00D36AD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832DA">
        <w:rPr>
          <w:noProof/>
        </w:rPr>
        <w:t>1</w:t>
      </w:r>
      <w:r>
        <w:fldChar w:fldCharType="end"/>
      </w:r>
      <w:r>
        <w:t>.</w:t>
      </w:r>
      <w:r w:rsidR="001853FF">
        <w:t xml:space="preserve"> Periodic</w:t>
      </w:r>
      <w:r>
        <w:t xml:space="preserve"> RAN area update in old gNB.</w:t>
      </w:r>
    </w:p>
    <w:p w14:paraId="47185579" w14:textId="6D099566" w:rsidR="00F21B65" w:rsidRDefault="00F21B65" w:rsidP="00F21B65">
      <w:pPr>
        <w:pStyle w:val="Observation"/>
      </w:pPr>
      <w:bookmarkStart w:id="22" w:name="_Toc473041185"/>
      <w:bookmarkStart w:id="23" w:name="_Toc473041325"/>
      <w:bookmarkStart w:id="24" w:name="_Toc473098996"/>
      <w:bookmarkStart w:id="25" w:name="_Toc473099305"/>
      <w:bookmarkStart w:id="26" w:name="_Toc473099479"/>
      <w:bookmarkStart w:id="27" w:name="_Toc473099737"/>
      <w:bookmarkStart w:id="28" w:name="_Toc473101037"/>
      <w:bookmarkStart w:id="29" w:name="_Toc473101318"/>
      <w:bookmarkStart w:id="30" w:name="_Toc473101605"/>
      <w:bookmarkStart w:id="31" w:name="_Toc473101623"/>
      <w:bookmarkStart w:id="32" w:name="_Toc473555167"/>
      <w:bookmarkStart w:id="33" w:name="_Toc473711018"/>
      <w:bookmarkStart w:id="34" w:name="_Toc473712400"/>
      <w:bookmarkStart w:id="35" w:name="_Toc473712411"/>
      <w:bookmarkStart w:id="36" w:name="_Toc473712422"/>
      <w:bookmarkStart w:id="37" w:name="_Toc473880615"/>
      <w:bookmarkStart w:id="38" w:name="_Toc473888875"/>
      <w:r>
        <w:t xml:space="preserve">A UE performing periodic RAN area update in the old gNB can directly be re-suspended to RRC_INACTIVE without </w:t>
      </w:r>
      <w:r w:rsidR="0082121E">
        <w:t>the need to relocate the UE context</w:t>
      </w:r>
      <w:r>
        <w:t>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3B554C1" w14:textId="32EFBEC1" w:rsidR="001F7A65" w:rsidRDefault="001F7A65" w:rsidP="00835088">
      <w:pPr>
        <w:pStyle w:val="Proposal"/>
      </w:pPr>
      <w:bookmarkStart w:id="39" w:name="_Toc473711020"/>
      <w:bookmarkStart w:id="40" w:name="_Toc473712402"/>
      <w:bookmarkStart w:id="41" w:name="_Toc473712413"/>
      <w:bookmarkStart w:id="42" w:name="_Toc473712424"/>
      <w:bookmarkStart w:id="43" w:name="_Toc473880616"/>
      <w:bookmarkStart w:id="44" w:name="_Toc473888876"/>
      <w:r w:rsidRPr="008A7459">
        <w:t xml:space="preserve">A UE performing periodic RAN area update </w:t>
      </w:r>
      <w:r>
        <w:t xml:space="preserve">transmit a RRCConnection ResumeRequest with </w:t>
      </w:r>
      <w:r w:rsidR="005574D6">
        <w:t xml:space="preserve">a </w:t>
      </w:r>
      <w:r w:rsidR="005574D6" w:rsidRPr="00A832DA">
        <w:rPr>
          <w:i/>
        </w:rPr>
        <w:t>resumeId</w:t>
      </w:r>
      <w:r w:rsidR="005574D6">
        <w:t xml:space="preserve"> and a </w:t>
      </w:r>
      <w:r>
        <w:t>causeValue “ranNotificationAreaUpdate</w:t>
      </w:r>
      <w:r w:rsidR="005574D6">
        <w:t xml:space="preserve"> </w:t>
      </w:r>
      <w:r>
        <w:t>Request” when the RAN area update timer expires</w:t>
      </w:r>
      <w:r w:rsidRPr="008A7459">
        <w:t>.</w:t>
      </w:r>
      <w:bookmarkEnd w:id="39"/>
      <w:bookmarkEnd w:id="40"/>
      <w:bookmarkEnd w:id="41"/>
      <w:bookmarkEnd w:id="42"/>
      <w:bookmarkEnd w:id="43"/>
      <w:bookmarkEnd w:id="44"/>
    </w:p>
    <w:p w14:paraId="7F2DF200" w14:textId="25548C61" w:rsidR="001F7A65" w:rsidRDefault="001F7A65" w:rsidP="00835088">
      <w:pPr>
        <w:pStyle w:val="Proposal"/>
      </w:pPr>
      <w:bookmarkStart w:id="45" w:name="_Toc473711021"/>
      <w:bookmarkStart w:id="46" w:name="_Toc473712403"/>
      <w:bookmarkStart w:id="47" w:name="_Toc473712414"/>
      <w:bookmarkStart w:id="48" w:name="_Toc473712425"/>
      <w:bookmarkStart w:id="49" w:name="_Toc473880617"/>
      <w:bookmarkStart w:id="50" w:name="_Toc473888877"/>
      <w:r>
        <w:t xml:space="preserve">The RAN area is updated with the RRCConnectionSuspend message which contain </w:t>
      </w:r>
      <w:r w:rsidR="007F3EBD">
        <w:t xml:space="preserve">a new </w:t>
      </w:r>
      <w:r w:rsidR="007F3EBD" w:rsidRPr="007F3EBD">
        <w:rPr>
          <w:i/>
        </w:rPr>
        <w:t>resume</w:t>
      </w:r>
      <w:r w:rsidR="007F3EBD" w:rsidRPr="00A832DA">
        <w:rPr>
          <w:i/>
        </w:rPr>
        <w:t>I</w:t>
      </w:r>
      <w:r w:rsidR="007F3EBD">
        <w:rPr>
          <w:i/>
        </w:rPr>
        <w:t>d</w:t>
      </w:r>
      <w:r w:rsidR="007F3EBD">
        <w:t xml:space="preserve">, a </w:t>
      </w:r>
      <w:r w:rsidRPr="00835088">
        <w:rPr>
          <w:i/>
        </w:rPr>
        <w:t>ranAreaInformation</w:t>
      </w:r>
      <w:r w:rsidR="007F3EBD">
        <w:rPr>
          <w:i/>
        </w:rPr>
        <w:t>,</w:t>
      </w:r>
      <w:r>
        <w:t xml:space="preserve"> and the NCC.</w:t>
      </w:r>
      <w:bookmarkEnd w:id="45"/>
      <w:bookmarkEnd w:id="46"/>
      <w:bookmarkEnd w:id="47"/>
      <w:bookmarkEnd w:id="48"/>
      <w:bookmarkEnd w:id="49"/>
      <w:bookmarkEnd w:id="50"/>
    </w:p>
    <w:p w14:paraId="0162DC2B" w14:textId="02F74FEB" w:rsidR="005B150D" w:rsidDel="005B150D" w:rsidRDefault="001B21E7" w:rsidP="005B150D">
      <w:r>
        <w:t xml:space="preserve">If the UE resumes the connection in another gNB inside the RAN area, </w:t>
      </w:r>
      <w:r w:rsidR="005B150D">
        <w:t>the UE context would be fetched from the old gNB</w:t>
      </w:r>
      <w:r w:rsidR="00111AAB">
        <w:t xml:space="preserve"> using</w:t>
      </w:r>
      <w:r w:rsidR="005B150D">
        <w:t xml:space="preserve"> similar procedure as for RAN area updates based on mobility described in </w:t>
      </w:r>
      <w:r w:rsidR="005B150D">
        <w:fldChar w:fldCharType="begin"/>
      </w:r>
      <w:r w:rsidR="005B150D">
        <w:instrText xml:space="preserve"> REF _Ref473040086 \r \h </w:instrText>
      </w:r>
      <w:r w:rsidR="005B150D">
        <w:fldChar w:fldCharType="separate"/>
      </w:r>
      <w:r w:rsidR="00A832DA">
        <w:t>[2]</w:t>
      </w:r>
      <w:r w:rsidR="005B150D">
        <w:fldChar w:fldCharType="end"/>
      </w:r>
      <w:r w:rsidR="005B150D">
        <w:t>.</w:t>
      </w:r>
    </w:p>
    <w:p w14:paraId="10619763" w14:textId="6E86C168" w:rsidR="00D32726" w:rsidRDefault="00D32726" w:rsidP="00D66880">
      <w:r>
        <w:t>In addition, the RAN can decide to release the UE to RRC_IDLE</w:t>
      </w:r>
      <w:r w:rsidR="00797FF7">
        <w:t xml:space="preserve"> during the periodic RAN area update</w:t>
      </w:r>
      <w:r>
        <w:t xml:space="preserve">, e.g. if it has performed multiple periodic RAN area updates within the same area without any UP activity. </w:t>
      </w:r>
      <w:r w:rsidR="005B150D">
        <w:t>If the UE resumes the connection in the old gNB, t</w:t>
      </w:r>
      <w:r>
        <w:t>he RAN would respond to the RRCConnectionResumeRequest with a RRCConnectionRelease</w:t>
      </w:r>
      <w:r w:rsidR="0009045D">
        <w:t xml:space="preserve"> as can be seen in </w:t>
      </w:r>
      <w:r w:rsidR="0009045D">
        <w:fldChar w:fldCharType="begin"/>
      </w:r>
      <w:r w:rsidR="0009045D">
        <w:instrText xml:space="preserve"> REF _Ref473099009 \h </w:instrText>
      </w:r>
      <w:r w:rsidR="0009045D">
        <w:fldChar w:fldCharType="separate"/>
      </w:r>
      <w:r w:rsidR="00A832DA">
        <w:t xml:space="preserve">Figure </w:t>
      </w:r>
      <w:r w:rsidR="00A832DA">
        <w:rPr>
          <w:noProof/>
        </w:rPr>
        <w:t>2</w:t>
      </w:r>
      <w:r w:rsidR="0009045D">
        <w:fldChar w:fldCharType="end"/>
      </w:r>
      <w:r>
        <w:t>.</w:t>
      </w:r>
      <w:r w:rsidR="0009045D">
        <w:t xml:space="preserve"> </w:t>
      </w:r>
      <w:r w:rsidR="00010642">
        <w:t>When the RAN releases the UE context, it may be necessary to inform the CN so that the it can release the CN context</w:t>
      </w:r>
      <w:r w:rsidR="0052607B">
        <w:t xml:space="preserve"> and/or the UE context stored in another gNB</w:t>
      </w:r>
      <w:r w:rsidR="00010642">
        <w:t>.</w:t>
      </w:r>
    </w:p>
    <w:p w14:paraId="65442795" w14:textId="7A911323" w:rsidR="00D32726" w:rsidRDefault="007B1CB5" w:rsidP="00D32726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515F3B98" wp14:editId="56A4A5EB">
            <wp:extent cx="6113780" cy="3381154"/>
            <wp:effectExtent l="0" t="0" r="1270" b="0"/>
            <wp:docPr id="12" name="Picture 12" descr="H:\NSA\RAN2 contributions\RAN2#97\RAN area update figures\periodic RAU - relea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NSA\RAN2 contributions\RAN2#97\RAN area update figures\periodic RAU - releas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644"/>
                    <a:stretch/>
                  </pic:blipFill>
                  <pic:spPr bwMode="auto">
                    <a:xfrm>
                      <a:off x="0" y="0"/>
                      <a:ext cx="6113780" cy="338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AE40C7" w14:textId="04FF6488" w:rsidR="00D32726" w:rsidRDefault="00D32726" w:rsidP="00D32726">
      <w:pPr>
        <w:pStyle w:val="Caption"/>
      </w:pPr>
      <w:bookmarkStart w:id="51" w:name="_Ref4730990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832DA">
        <w:rPr>
          <w:noProof/>
        </w:rPr>
        <w:t>2</w:t>
      </w:r>
      <w:r>
        <w:fldChar w:fldCharType="end"/>
      </w:r>
      <w:bookmarkEnd w:id="51"/>
      <w:r>
        <w:t>. Periodic RAN area update with context release.</w:t>
      </w:r>
    </w:p>
    <w:p w14:paraId="2737B852" w14:textId="337D1DE8" w:rsidR="0009045D" w:rsidRDefault="005B150D" w:rsidP="0009045D">
      <w:pPr>
        <w:pStyle w:val="Proposal"/>
      </w:pPr>
      <w:bookmarkStart w:id="52" w:name="_Toc473099307"/>
      <w:bookmarkStart w:id="53" w:name="_Toc473099481"/>
      <w:bookmarkStart w:id="54" w:name="_Toc473099739"/>
      <w:bookmarkStart w:id="55" w:name="_Toc473101039"/>
      <w:bookmarkStart w:id="56" w:name="_Toc473101320"/>
      <w:bookmarkStart w:id="57" w:name="_Toc473101608"/>
      <w:bookmarkStart w:id="58" w:name="_Toc473101626"/>
      <w:bookmarkStart w:id="59" w:name="_Toc473555171"/>
      <w:bookmarkStart w:id="60" w:name="_Toc473711024"/>
      <w:bookmarkStart w:id="61" w:name="_Toc473712406"/>
      <w:bookmarkStart w:id="62" w:name="_Toc473712417"/>
      <w:bookmarkStart w:id="63" w:name="_Toc473712428"/>
      <w:bookmarkStart w:id="64" w:name="_Toc473880618"/>
      <w:bookmarkStart w:id="65" w:name="_Toc473888879"/>
      <w:r>
        <w:t>If the UE resumes the connection in the old gNB, t</w:t>
      </w:r>
      <w:r w:rsidR="0009045D">
        <w:t>he RAN can respond to a periodic RAN area update with a RRCConnectionRelease to release the UE to RRC_IDLE.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836B6DD" w14:textId="3F1E6DF9" w:rsidR="001853FF" w:rsidRDefault="001853FF" w:rsidP="001853FF">
      <w:r>
        <w:t xml:space="preserve">The periodic TA update timer (T3412) is set by the CN and has a default value of 54 minutes in LTE </w:t>
      </w:r>
      <w:r>
        <w:fldChar w:fldCharType="begin"/>
      </w:r>
      <w:r>
        <w:instrText xml:space="preserve"> REF _Ref471906497 \r \h </w:instrText>
      </w:r>
      <w:r>
        <w:fldChar w:fldCharType="separate"/>
      </w:r>
      <w:r w:rsidR="00A832DA">
        <w:t>[3]</w:t>
      </w:r>
      <w:r>
        <w:fldChar w:fldCharType="end"/>
      </w:r>
      <w:r>
        <w:t>. However, in some cases as the RAN may want to have a different periodicity of the periodic location update than the periodic TAU. Therefore, the RAN should be able to configure an independent timer for the RAN area updates.</w:t>
      </w:r>
    </w:p>
    <w:p w14:paraId="06120E09" w14:textId="44F25670" w:rsidR="001853FF" w:rsidRDefault="00860CAB" w:rsidP="001853FF">
      <w:pPr>
        <w:pStyle w:val="Proposal"/>
      </w:pPr>
      <w:bookmarkStart w:id="66" w:name="_Toc471905287"/>
      <w:bookmarkStart w:id="67" w:name="_Toc471906580"/>
      <w:bookmarkStart w:id="68" w:name="_Toc471906742"/>
      <w:bookmarkStart w:id="69" w:name="_Toc471906756"/>
      <w:bookmarkStart w:id="70" w:name="_Toc472067045"/>
      <w:bookmarkStart w:id="71" w:name="_Toc472067634"/>
      <w:bookmarkStart w:id="72" w:name="_Toc472069795"/>
      <w:bookmarkStart w:id="73" w:name="_Toc472513595"/>
      <w:bookmarkStart w:id="74" w:name="_Toc472523230"/>
      <w:bookmarkStart w:id="75" w:name="_Toc472673721"/>
      <w:bookmarkStart w:id="76" w:name="_Toc472674276"/>
      <w:bookmarkStart w:id="77" w:name="_Toc473031637"/>
      <w:bookmarkStart w:id="78" w:name="_Toc473041188"/>
      <w:bookmarkStart w:id="79" w:name="_Toc473041328"/>
      <w:bookmarkStart w:id="80" w:name="_Toc473099000"/>
      <w:bookmarkStart w:id="81" w:name="_Toc473099310"/>
      <w:bookmarkStart w:id="82" w:name="_Toc473099484"/>
      <w:bookmarkStart w:id="83" w:name="_Toc473099740"/>
      <w:bookmarkStart w:id="84" w:name="_Toc473101040"/>
      <w:bookmarkStart w:id="85" w:name="_Toc473101321"/>
      <w:bookmarkStart w:id="86" w:name="_Toc473101609"/>
      <w:bookmarkStart w:id="87" w:name="_Toc473101627"/>
      <w:bookmarkStart w:id="88" w:name="_Toc473555172"/>
      <w:bookmarkStart w:id="89" w:name="_Toc473711025"/>
      <w:bookmarkStart w:id="90" w:name="_Toc473712407"/>
      <w:bookmarkStart w:id="91" w:name="_Toc473712418"/>
      <w:bookmarkStart w:id="92" w:name="_Toc473712429"/>
      <w:bookmarkStart w:id="93" w:name="_Toc473880619"/>
      <w:bookmarkStart w:id="94" w:name="_Toc473888880"/>
      <w:r>
        <w:t>A new</w:t>
      </w:r>
      <w:r w:rsidR="001853FF">
        <w:t xml:space="preserve"> periodic RAN area update timer</w:t>
      </w:r>
      <w:r>
        <w:t xml:space="preserve"> should be introduced</w:t>
      </w:r>
      <w:r w:rsidR="001853FF">
        <w:t>.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D8C9E86" w14:textId="75C9197E" w:rsidR="00BA4212" w:rsidRDefault="007215D3" w:rsidP="00D66880">
      <w:r>
        <w:t xml:space="preserve">If the periodic RAN area update fails, e.g. if the UE context cannot be retrieved, the RAN can decide to respond with a or RRCConnectionSetup to transition the UE to RRC_CONNECTED </w:t>
      </w:r>
      <w:r w:rsidR="0008409A">
        <w:t>so that the CN is also updated</w:t>
      </w:r>
      <w:r w:rsidR="005574D6">
        <w:t xml:space="preserve"> </w:t>
      </w:r>
      <w:r w:rsidR="00231727">
        <w:t xml:space="preserve">as can be seen in </w:t>
      </w:r>
      <w:r w:rsidR="00231727">
        <w:fldChar w:fldCharType="begin"/>
      </w:r>
      <w:r w:rsidR="00231727">
        <w:instrText xml:space="preserve"> REF _Ref473099357 \h </w:instrText>
      </w:r>
      <w:r w:rsidR="00231727">
        <w:fldChar w:fldCharType="separate"/>
      </w:r>
      <w:r w:rsidR="00A832DA">
        <w:t xml:space="preserve">Figure </w:t>
      </w:r>
      <w:r w:rsidR="00A832DA">
        <w:rPr>
          <w:noProof/>
        </w:rPr>
        <w:t>3</w:t>
      </w:r>
      <w:r w:rsidR="00231727">
        <w:fldChar w:fldCharType="end"/>
      </w:r>
      <w:r>
        <w:t>.</w:t>
      </w:r>
      <w:r w:rsidR="0086548A">
        <w:t xml:space="preserve"> </w:t>
      </w:r>
      <w:r w:rsidR="0008409A">
        <w:t>Updating the CN is important in case the CN thinks the UE is in RRC_IDLE and has started the periodic TAU timer.</w:t>
      </w:r>
      <w:r w:rsidR="0086548A">
        <w:t xml:space="preserve"> </w:t>
      </w:r>
    </w:p>
    <w:p w14:paraId="4961315A" w14:textId="6FAA01A3" w:rsidR="00A1101B" w:rsidRDefault="005574D6" w:rsidP="00A1101B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71B399CC" wp14:editId="7C967C3B">
            <wp:extent cx="6116320" cy="4882551"/>
            <wp:effectExtent l="0" t="0" r="0" b="0"/>
            <wp:docPr id="1" name="Picture 1" descr="H:\NSA\RAN2 contributions\RAN2#97\RAN area update figures\periodic RAU - context fetch fail - set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NSA\RAN2 contributions\RAN2#97\RAN area update figures\periodic RAU - context fetch fail - setu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0"/>
                    <a:stretch/>
                  </pic:blipFill>
                  <pic:spPr bwMode="auto">
                    <a:xfrm>
                      <a:off x="0" y="0"/>
                      <a:ext cx="6116320" cy="4882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BD4FBE" w14:textId="29A3514D" w:rsidR="00A1101B" w:rsidRDefault="00A1101B" w:rsidP="00A1101B">
      <w:pPr>
        <w:pStyle w:val="Caption"/>
      </w:pPr>
      <w:bookmarkStart w:id="95" w:name="_Ref4730993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832DA">
        <w:rPr>
          <w:noProof/>
        </w:rPr>
        <w:t>3</w:t>
      </w:r>
      <w:r>
        <w:fldChar w:fldCharType="end"/>
      </w:r>
      <w:bookmarkEnd w:id="95"/>
      <w:r>
        <w:t>. Periodic RAN area update with rebuilding of UE context at failed UE context retrieval.</w:t>
      </w:r>
    </w:p>
    <w:p w14:paraId="60FC6716" w14:textId="3E32DA16" w:rsidR="00B70EB6" w:rsidRDefault="00B70EB6" w:rsidP="00B70EB6">
      <w:pPr>
        <w:pStyle w:val="Proposal"/>
      </w:pPr>
      <w:bookmarkStart w:id="96" w:name="_Toc473098998"/>
      <w:bookmarkStart w:id="97" w:name="_Toc473099308"/>
      <w:bookmarkStart w:id="98" w:name="_Toc473099483"/>
      <w:bookmarkStart w:id="99" w:name="_Toc473099742"/>
      <w:bookmarkStart w:id="100" w:name="_Toc473101041"/>
      <w:bookmarkStart w:id="101" w:name="_Toc473101322"/>
      <w:bookmarkStart w:id="102" w:name="_Toc473101610"/>
      <w:bookmarkStart w:id="103" w:name="_Toc473101628"/>
      <w:bookmarkStart w:id="104" w:name="_Toc473555173"/>
      <w:bookmarkStart w:id="105" w:name="_Toc473711026"/>
      <w:bookmarkStart w:id="106" w:name="_Toc473712408"/>
      <w:bookmarkStart w:id="107" w:name="_Toc473712419"/>
      <w:bookmarkStart w:id="108" w:name="_Toc473712430"/>
      <w:bookmarkStart w:id="109" w:name="_Toc473880620"/>
      <w:bookmarkStart w:id="110" w:name="_Toc473888881"/>
      <w:r>
        <w:t xml:space="preserve">If a UE in RRC_INACTIVE perform a periodic RAN area update and the UE context retrieval fails, the network </w:t>
      </w:r>
      <w:r w:rsidR="0008409A">
        <w:t>shall</w:t>
      </w:r>
      <w:r w:rsidR="001853FF">
        <w:t xml:space="preserve"> rebuild the UE context</w:t>
      </w:r>
      <w:r w:rsidR="009D131F">
        <w:t xml:space="preserve"> and the</w:t>
      </w:r>
      <w:r w:rsidR="0008409A">
        <w:t>n</w:t>
      </w:r>
      <w:r w:rsidR="009D131F">
        <w:t xml:space="preserve"> suspend the UE to RRC_INACTIVE</w:t>
      </w:r>
      <w:r w:rsidR="0008409A">
        <w:t xml:space="preserve"> or release the UE to RRC_IDLE</w:t>
      </w:r>
      <w:r>
        <w:t>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10B5F3A0" w14:textId="3D80A6B8" w:rsidR="001853FF" w:rsidRDefault="001853FF" w:rsidP="001853FF">
      <w:r>
        <w:t>As the RAN area update can be more lightweight than the TAU, a UE should only perform periodic RAN area updates in RRC_INACTIVE.</w:t>
      </w:r>
      <w:r w:rsidR="00860CAB">
        <w:t xml:space="preserve"> </w:t>
      </w:r>
    </w:p>
    <w:p w14:paraId="2F500097" w14:textId="77777777" w:rsidR="001853FF" w:rsidRDefault="001853FF" w:rsidP="001853FF">
      <w:pPr>
        <w:pStyle w:val="Proposal"/>
      </w:pPr>
      <w:bookmarkStart w:id="111" w:name="_Toc472673720"/>
      <w:bookmarkStart w:id="112" w:name="_Toc472674275"/>
      <w:bookmarkStart w:id="113" w:name="_Toc473031636"/>
      <w:bookmarkStart w:id="114" w:name="_Toc473041187"/>
      <w:bookmarkStart w:id="115" w:name="_Toc473041327"/>
      <w:bookmarkStart w:id="116" w:name="_Toc473098999"/>
      <w:bookmarkStart w:id="117" w:name="_Toc473099309"/>
      <w:bookmarkStart w:id="118" w:name="_Toc473099482"/>
      <w:bookmarkStart w:id="119" w:name="_Toc473099741"/>
      <w:bookmarkStart w:id="120" w:name="_Toc473101042"/>
      <w:bookmarkStart w:id="121" w:name="_Toc473101323"/>
      <w:bookmarkStart w:id="122" w:name="_Toc473101611"/>
      <w:bookmarkStart w:id="123" w:name="_Toc473101629"/>
      <w:bookmarkStart w:id="124" w:name="_Toc473555174"/>
      <w:bookmarkStart w:id="125" w:name="_Toc473711027"/>
      <w:bookmarkStart w:id="126" w:name="_Toc473712409"/>
      <w:bookmarkStart w:id="127" w:name="_Toc473712420"/>
      <w:bookmarkStart w:id="128" w:name="_Toc473712431"/>
      <w:bookmarkStart w:id="129" w:name="_Toc473880621"/>
      <w:bookmarkStart w:id="130" w:name="_Toc473888882"/>
      <w:r>
        <w:t>A UE in RRC_INACTIVE should perform periodic RAN area update, but should not perform periodic Tracking Area updates.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2659218" w14:textId="77777777" w:rsidR="00A832DA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832DA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0DA248B6" w14:textId="77777777" w:rsidR="00A832DA" w:rsidRDefault="00A832D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There is a need to have a periodic area update procedure in RRC_INACTIVE similar to periodic TAU in RRC_IDLE.</w:t>
      </w:r>
    </w:p>
    <w:p w14:paraId="25CC251E" w14:textId="77777777" w:rsidR="00A832DA" w:rsidRDefault="00A832D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 UE performing periodic RAN area update in the old gNB can directly be re-suspended to RRC_INACTIVE without the need to relocate the UE context.</w:t>
      </w:r>
    </w:p>
    <w:p w14:paraId="5C342F4B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599FA99" w14:textId="77777777" w:rsidR="00A832DA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832DA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F2FB107" w14:textId="77777777" w:rsidR="00A832DA" w:rsidRDefault="00A832D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A UE performing periodic RAN area update transmit a RRCConnection ResumeRequest with a </w:t>
      </w:r>
      <w:r w:rsidRPr="00FA3AE9">
        <w:rPr>
          <w:i/>
        </w:rPr>
        <w:t>resumeId</w:t>
      </w:r>
      <w:r>
        <w:t xml:space="preserve"> and a causeValue “ranNotificationAreaUpdate Request” when the RAN area update timer expires.</w:t>
      </w:r>
    </w:p>
    <w:p w14:paraId="33A70D2B" w14:textId="77777777" w:rsidR="00A832DA" w:rsidRDefault="00A832D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The RAN area is updated with the RRCConnectionSuspend message which contain a new </w:t>
      </w:r>
      <w:r w:rsidRPr="00FA3AE9">
        <w:rPr>
          <w:i/>
        </w:rPr>
        <w:t>resumeId</w:t>
      </w:r>
      <w:r>
        <w:t xml:space="preserve">, a </w:t>
      </w:r>
      <w:r w:rsidRPr="00FA3AE9">
        <w:rPr>
          <w:i/>
        </w:rPr>
        <w:t>ranAreaInformation,</w:t>
      </w:r>
      <w:r>
        <w:t xml:space="preserve"> and the NCC.</w:t>
      </w:r>
    </w:p>
    <w:p w14:paraId="2AB10A3B" w14:textId="77777777" w:rsidR="00A832DA" w:rsidRDefault="00A832D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the UE resumes the connection in the old gNB, the RAN can respond to a periodic RAN area update with a RRCConnectionRelease to release the UE to RRC_IDLE.</w:t>
      </w:r>
    </w:p>
    <w:p w14:paraId="64E24A94" w14:textId="77777777" w:rsidR="00A832DA" w:rsidRDefault="00A832D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 new periodic RAN area update timer should be introduced.</w:t>
      </w:r>
    </w:p>
    <w:p w14:paraId="5854051A" w14:textId="77777777" w:rsidR="00A832DA" w:rsidRDefault="00A832D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a UE in RRC_INACTIVE perform a periodic RAN area update and the UE context retrieval fails, the network shall rebuild the UE context and then suspend the UE to RRC_INACTIVE or release the UE to RRC_IDLE.</w:t>
      </w:r>
    </w:p>
    <w:p w14:paraId="2A54A185" w14:textId="77777777" w:rsidR="00A832DA" w:rsidRDefault="00A832D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 UE in RRC_INACTIVE should perform periodic RAN area update, but should not perform periodic Tracking Area updates.</w:t>
      </w:r>
    </w:p>
    <w:p w14:paraId="0C30B33E" w14:textId="77777777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4C9431F6" w14:textId="77777777" w:rsidR="00F507D1" w:rsidRPr="00CE0424" w:rsidRDefault="00F507D1" w:rsidP="00CE0424">
      <w:pPr>
        <w:pStyle w:val="Heading1"/>
      </w:pPr>
      <w:bookmarkStart w:id="131" w:name="_In-sequence_SDU_delivery"/>
      <w:bookmarkEnd w:id="131"/>
      <w:r w:rsidRPr="00CE0424">
        <w:t>References</w:t>
      </w:r>
    </w:p>
    <w:p w14:paraId="6F0A356C" w14:textId="222F1EBA" w:rsidR="002B7AB3" w:rsidRPr="00583BD9" w:rsidRDefault="00147E4F" w:rsidP="002B7AB3">
      <w:pPr>
        <w:pStyle w:val="Reference"/>
      </w:pPr>
      <w:bookmarkStart w:id="132" w:name="_Ref473040017"/>
      <w:bookmarkStart w:id="133" w:name="_Ref471904225"/>
      <w:bookmarkStart w:id="134" w:name="_Ref174151459"/>
      <w:bookmarkStart w:id="135" w:name="_Ref189809556"/>
      <w:r w:rsidRPr="00583BD9">
        <w:t>R2-1700896</w:t>
      </w:r>
      <w:r w:rsidR="002B7AB3" w:rsidRPr="00583BD9">
        <w:t>, “</w:t>
      </w:r>
      <w:r w:rsidRPr="00583BD9">
        <w:t>CN area updating in</w:t>
      </w:r>
      <w:r w:rsidR="002B7AB3" w:rsidRPr="00583BD9">
        <w:t xml:space="preserve"> RRC_INACTIVE,” Ericsson, RAN2#97, February </w:t>
      </w:r>
      <w:r w:rsidR="002B7AB3" w:rsidRPr="00583BD9">
        <w:rPr>
          <w:lang w:val="en-US"/>
        </w:rPr>
        <w:t>13</w:t>
      </w:r>
      <w:r w:rsidR="002B7AB3" w:rsidRPr="00583BD9">
        <w:rPr>
          <w:vertAlign w:val="superscript"/>
          <w:lang w:val="en-US"/>
        </w:rPr>
        <w:t>th</w:t>
      </w:r>
      <w:r w:rsidR="002B7AB3" w:rsidRPr="00583BD9">
        <w:rPr>
          <w:lang w:val="en-US"/>
        </w:rPr>
        <w:t xml:space="preserve"> – 17</w:t>
      </w:r>
      <w:r w:rsidR="002B7AB3" w:rsidRPr="00583BD9">
        <w:rPr>
          <w:vertAlign w:val="superscript"/>
          <w:lang w:val="en-US"/>
        </w:rPr>
        <w:t>th</w:t>
      </w:r>
      <w:r w:rsidR="002B7AB3" w:rsidRPr="00583BD9">
        <w:rPr>
          <w:lang w:val="en-US"/>
        </w:rPr>
        <w:t xml:space="preserve"> </w:t>
      </w:r>
      <w:r w:rsidR="002B7AB3" w:rsidRPr="00583BD9">
        <w:t>2017.</w:t>
      </w:r>
      <w:bookmarkEnd w:id="132"/>
    </w:p>
    <w:p w14:paraId="5DF1070B" w14:textId="57708A71" w:rsidR="002B7AB3" w:rsidRPr="00583BD9" w:rsidRDefault="002B7AB3" w:rsidP="002B7AB3">
      <w:pPr>
        <w:pStyle w:val="Reference"/>
      </w:pPr>
      <w:bookmarkStart w:id="136" w:name="_Ref473040086"/>
      <w:r w:rsidRPr="00583BD9">
        <w:t>R2-17</w:t>
      </w:r>
      <w:r w:rsidR="00147E4F" w:rsidRPr="00583BD9">
        <w:t>00894</w:t>
      </w:r>
      <w:r w:rsidRPr="00583BD9">
        <w:t>, “RAN</w:t>
      </w:r>
      <w:r w:rsidR="00147E4F" w:rsidRPr="00583BD9">
        <w:t xml:space="preserve"> Area Updating due to mobility</w:t>
      </w:r>
      <w:r w:rsidRPr="00583BD9">
        <w:t xml:space="preserve"> in RRC_INACTIVE,” Ericsson, RAN2#97, February </w:t>
      </w:r>
      <w:r w:rsidRPr="00583BD9">
        <w:rPr>
          <w:lang w:val="en-US"/>
        </w:rPr>
        <w:t>13</w:t>
      </w:r>
      <w:r w:rsidRPr="00583BD9">
        <w:rPr>
          <w:vertAlign w:val="superscript"/>
          <w:lang w:val="en-US"/>
        </w:rPr>
        <w:t>th</w:t>
      </w:r>
      <w:r w:rsidRPr="00583BD9">
        <w:rPr>
          <w:lang w:val="en-US"/>
        </w:rPr>
        <w:t xml:space="preserve"> – 17</w:t>
      </w:r>
      <w:r w:rsidRPr="00583BD9">
        <w:rPr>
          <w:vertAlign w:val="superscript"/>
          <w:lang w:val="en-US"/>
        </w:rPr>
        <w:t>th</w:t>
      </w:r>
      <w:r w:rsidRPr="00583BD9">
        <w:rPr>
          <w:lang w:val="en-US"/>
        </w:rPr>
        <w:t xml:space="preserve"> </w:t>
      </w:r>
      <w:r w:rsidRPr="00583BD9">
        <w:t>2017.</w:t>
      </w:r>
      <w:bookmarkEnd w:id="136"/>
    </w:p>
    <w:p w14:paraId="11D865DF" w14:textId="1589C9EF" w:rsidR="00A4227C" w:rsidRDefault="00A4227C" w:rsidP="00A4227C">
      <w:pPr>
        <w:pStyle w:val="Reference"/>
      </w:pPr>
      <w:bookmarkStart w:id="137" w:name="_Ref471906497"/>
      <w:bookmarkEnd w:id="133"/>
      <w:r>
        <w:t>TS</w:t>
      </w:r>
      <w:r w:rsidR="00457136">
        <w:t xml:space="preserve"> </w:t>
      </w:r>
      <w:r>
        <w:t>24.301, “</w:t>
      </w:r>
      <w:r w:rsidRPr="00A4227C">
        <w:t>Non-Access-Stratum (NAS) protocol for Evolved Packet System (EPS); Stage 3</w:t>
      </w:r>
      <w:r>
        <w:t>,” v14.2.0, 2016-12-16.</w:t>
      </w:r>
      <w:bookmarkEnd w:id="137"/>
    </w:p>
    <w:bookmarkEnd w:id="134"/>
    <w:bookmarkEnd w:id="135"/>
    <w:p w14:paraId="7AA6E6A4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A5E12" w14:textId="77777777" w:rsidR="00FA069F" w:rsidRDefault="00FA069F">
      <w:r>
        <w:separator/>
      </w:r>
    </w:p>
  </w:endnote>
  <w:endnote w:type="continuationSeparator" w:id="0">
    <w:p w14:paraId="421F57CB" w14:textId="77777777" w:rsidR="00FA069F" w:rsidRDefault="00FA069F">
      <w:r>
        <w:continuationSeparator/>
      </w:r>
    </w:p>
  </w:endnote>
  <w:endnote w:type="continuationNotice" w:id="1">
    <w:p w14:paraId="5B0CC1E4" w14:textId="77777777" w:rsidR="00FA069F" w:rsidRDefault="00FA06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70E699BB" w:rsidR="00FA069F" w:rsidRDefault="00FA069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B65A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B65A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E669B" w14:textId="77777777" w:rsidR="00FA069F" w:rsidRDefault="00FA069F">
      <w:r>
        <w:separator/>
      </w:r>
    </w:p>
  </w:footnote>
  <w:footnote w:type="continuationSeparator" w:id="0">
    <w:p w14:paraId="70333367" w14:textId="77777777" w:rsidR="00FA069F" w:rsidRDefault="00FA069F">
      <w:r>
        <w:continuationSeparator/>
      </w:r>
    </w:p>
  </w:footnote>
  <w:footnote w:type="continuationNotice" w:id="1">
    <w:p w14:paraId="1D8DF1CB" w14:textId="77777777" w:rsidR="00FA069F" w:rsidRDefault="00FA06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A069F" w:rsidRDefault="00FA06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80090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E9D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0279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8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20"/>
  </w:num>
  <w:num w:numId="15">
    <w:abstractNumId w:val="14"/>
  </w:num>
  <w:num w:numId="16">
    <w:abstractNumId w:val="21"/>
  </w:num>
  <w:num w:numId="17">
    <w:abstractNumId w:val="19"/>
  </w:num>
  <w:num w:numId="18">
    <w:abstractNumId w:val="7"/>
  </w:num>
  <w:num w:numId="19">
    <w:abstractNumId w:val="5"/>
  </w:num>
  <w:num w:numId="20">
    <w:abstractNumId w:val="16"/>
  </w:num>
  <w:num w:numId="21">
    <w:abstractNumId w:val="4"/>
  </w:num>
  <w:num w:numId="2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0642"/>
    <w:rsid w:val="00011B28"/>
    <w:rsid w:val="00012E58"/>
    <w:rsid w:val="00015D15"/>
    <w:rsid w:val="0002437C"/>
    <w:rsid w:val="0002564D"/>
    <w:rsid w:val="00025ECA"/>
    <w:rsid w:val="00027939"/>
    <w:rsid w:val="000325B8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2A07"/>
    <w:rsid w:val="000534E3"/>
    <w:rsid w:val="0005606A"/>
    <w:rsid w:val="00057117"/>
    <w:rsid w:val="000616E7"/>
    <w:rsid w:val="0006487E"/>
    <w:rsid w:val="00065E1A"/>
    <w:rsid w:val="000666AA"/>
    <w:rsid w:val="00067548"/>
    <w:rsid w:val="00074543"/>
    <w:rsid w:val="00077E5F"/>
    <w:rsid w:val="0008036A"/>
    <w:rsid w:val="00081AE6"/>
    <w:rsid w:val="0008409A"/>
    <w:rsid w:val="000855EB"/>
    <w:rsid w:val="00085B52"/>
    <w:rsid w:val="000866F2"/>
    <w:rsid w:val="0009009F"/>
    <w:rsid w:val="0009045D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293"/>
    <w:rsid w:val="001005FF"/>
    <w:rsid w:val="001062FB"/>
    <w:rsid w:val="001063E6"/>
    <w:rsid w:val="00111AAB"/>
    <w:rsid w:val="00113CF4"/>
    <w:rsid w:val="001153EA"/>
    <w:rsid w:val="00115643"/>
    <w:rsid w:val="00116765"/>
    <w:rsid w:val="001219F5"/>
    <w:rsid w:val="00121A20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7AB5"/>
    <w:rsid w:val="00137F0B"/>
    <w:rsid w:val="00137FBC"/>
    <w:rsid w:val="001433E3"/>
    <w:rsid w:val="0014455D"/>
    <w:rsid w:val="00147E4F"/>
    <w:rsid w:val="00151E23"/>
    <w:rsid w:val="001526E0"/>
    <w:rsid w:val="001551B5"/>
    <w:rsid w:val="001621D3"/>
    <w:rsid w:val="001643A8"/>
    <w:rsid w:val="001659C1"/>
    <w:rsid w:val="00173A8E"/>
    <w:rsid w:val="00177795"/>
    <w:rsid w:val="00177E4E"/>
    <w:rsid w:val="0018143F"/>
    <w:rsid w:val="001853FF"/>
    <w:rsid w:val="00190AC1"/>
    <w:rsid w:val="0019341A"/>
    <w:rsid w:val="00194319"/>
    <w:rsid w:val="00197DF9"/>
    <w:rsid w:val="001A1987"/>
    <w:rsid w:val="001A1E20"/>
    <w:rsid w:val="001A2564"/>
    <w:rsid w:val="001A4EB6"/>
    <w:rsid w:val="001A6173"/>
    <w:rsid w:val="001A6950"/>
    <w:rsid w:val="001A6CBA"/>
    <w:rsid w:val="001B0D97"/>
    <w:rsid w:val="001B21E7"/>
    <w:rsid w:val="001B5A5D"/>
    <w:rsid w:val="001C1CE5"/>
    <w:rsid w:val="001C3D2A"/>
    <w:rsid w:val="001C6495"/>
    <w:rsid w:val="001C7D50"/>
    <w:rsid w:val="001D51BA"/>
    <w:rsid w:val="001D6342"/>
    <w:rsid w:val="001D6D53"/>
    <w:rsid w:val="001E58E2"/>
    <w:rsid w:val="001E7AED"/>
    <w:rsid w:val="001E7EC3"/>
    <w:rsid w:val="001F3916"/>
    <w:rsid w:val="001F54C5"/>
    <w:rsid w:val="001F662C"/>
    <w:rsid w:val="001F7074"/>
    <w:rsid w:val="001F7A65"/>
    <w:rsid w:val="00200490"/>
    <w:rsid w:val="0020163F"/>
    <w:rsid w:val="00201F3A"/>
    <w:rsid w:val="00203C6E"/>
    <w:rsid w:val="00203F96"/>
    <w:rsid w:val="002069B2"/>
    <w:rsid w:val="00207BC4"/>
    <w:rsid w:val="00207FA3"/>
    <w:rsid w:val="0021380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727"/>
    <w:rsid w:val="002319E4"/>
    <w:rsid w:val="00232D9E"/>
    <w:rsid w:val="00235632"/>
    <w:rsid w:val="00235872"/>
    <w:rsid w:val="00235A08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619"/>
    <w:rsid w:val="00271F3A"/>
    <w:rsid w:val="002727E1"/>
    <w:rsid w:val="00273278"/>
    <w:rsid w:val="002737F4"/>
    <w:rsid w:val="002805F5"/>
    <w:rsid w:val="00280751"/>
    <w:rsid w:val="0028280A"/>
    <w:rsid w:val="002865D0"/>
    <w:rsid w:val="00286ACD"/>
    <w:rsid w:val="00287838"/>
    <w:rsid w:val="002907B5"/>
    <w:rsid w:val="002908EC"/>
    <w:rsid w:val="00292EB7"/>
    <w:rsid w:val="00296227"/>
    <w:rsid w:val="00296F44"/>
    <w:rsid w:val="0029777D"/>
    <w:rsid w:val="002A055E"/>
    <w:rsid w:val="002A1D4E"/>
    <w:rsid w:val="002A2869"/>
    <w:rsid w:val="002A3151"/>
    <w:rsid w:val="002B24D6"/>
    <w:rsid w:val="002B7AB3"/>
    <w:rsid w:val="002C41E6"/>
    <w:rsid w:val="002D071A"/>
    <w:rsid w:val="002D34B2"/>
    <w:rsid w:val="002D47E3"/>
    <w:rsid w:val="002D6328"/>
    <w:rsid w:val="002D7637"/>
    <w:rsid w:val="002E17F2"/>
    <w:rsid w:val="002E7CAE"/>
    <w:rsid w:val="002F2771"/>
    <w:rsid w:val="002F37A9"/>
    <w:rsid w:val="002F6541"/>
    <w:rsid w:val="00301CE6"/>
    <w:rsid w:val="0030256B"/>
    <w:rsid w:val="00304148"/>
    <w:rsid w:val="0030501F"/>
    <w:rsid w:val="00307BA1"/>
    <w:rsid w:val="00311702"/>
    <w:rsid w:val="00311E82"/>
    <w:rsid w:val="00313FD6"/>
    <w:rsid w:val="003142A9"/>
    <w:rsid w:val="003143BD"/>
    <w:rsid w:val="00317B01"/>
    <w:rsid w:val="003203ED"/>
    <w:rsid w:val="00321ACD"/>
    <w:rsid w:val="00322C9F"/>
    <w:rsid w:val="003242F4"/>
    <w:rsid w:val="00324D23"/>
    <w:rsid w:val="00331751"/>
    <w:rsid w:val="003335CC"/>
    <w:rsid w:val="00334579"/>
    <w:rsid w:val="00335858"/>
    <w:rsid w:val="00336BDA"/>
    <w:rsid w:val="00342BD7"/>
    <w:rsid w:val="00343A07"/>
    <w:rsid w:val="00346DB5"/>
    <w:rsid w:val="00346F8A"/>
    <w:rsid w:val="003477B1"/>
    <w:rsid w:val="00354592"/>
    <w:rsid w:val="0035482C"/>
    <w:rsid w:val="00357380"/>
    <w:rsid w:val="003602D9"/>
    <w:rsid w:val="003604CE"/>
    <w:rsid w:val="00361F95"/>
    <w:rsid w:val="00370E47"/>
    <w:rsid w:val="003742AC"/>
    <w:rsid w:val="003755E5"/>
    <w:rsid w:val="0037643E"/>
    <w:rsid w:val="00377CE1"/>
    <w:rsid w:val="00385BF0"/>
    <w:rsid w:val="003939FF"/>
    <w:rsid w:val="003A2223"/>
    <w:rsid w:val="003A2A0F"/>
    <w:rsid w:val="003A3273"/>
    <w:rsid w:val="003A4191"/>
    <w:rsid w:val="003A45A1"/>
    <w:rsid w:val="003A5B0A"/>
    <w:rsid w:val="003A6BAC"/>
    <w:rsid w:val="003A79C5"/>
    <w:rsid w:val="003A7EF3"/>
    <w:rsid w:val="003B0BB2"/>
    <w:rsid w:val="003B159C"/>
    <w:rsid w:val="003B277B"/>
    <w:rsid w:val="003B369F"/>
    <w:rsid w:val="003B36A3"/>
    <w:rsid w:val="003B3E21"/>
    <w:rsid w:val="003B6EB4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609B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F0A"/>
    <w:rsid w:val="00421105"/>
    <w:rsid w:val="004242F4"/>
    <w:rsid w:val="00427248"/>
    <w:rsid w:val="00437447"/>
    <w:rsid w:val="00440B16"/>
    <w:rsid w:val="00441A92"/>
    <w:rsid w:val="00444F56"/>
    <w:rsid w:val="00445187"/>
    <w:rsid w:val="00446488"/>
    <w:rsid w:val="004517AA"/>
    <w:rsid w:val="00452CAC"/>
    <w:rsid w:val="00457136"/>
    <w:rsid w:val="00457565"/>
    <w:rsid w:val="00457995"/>
    <w:rsid w:val="00457B71"/>
    <w:rsid w:val="004600CB"/>
    <w:rsid w:val="00465F3A"/>
    <w:rsid w:val="004669E2"/>
    <w:rsid w:val="00470C31"/>
    <w:rsid w:val="004734D0"/>
    <w:rsid w:val="0047556B"/>
    <w:rsid w:val="00477768"/>
    <w:rsid w:val="00492BC5"/>
    <w:rsid w:val="004964F1"/>
    <w:rsid w:val="004A00C0"/>
    <w:rsid w:val="004A16BC"/>
    <w:rsid w:val="004A2B94"/>
    <w:rsid w:val="004A58F5"/>
    <w:rsid w:val="004B7C0C"/>
    <w:rsid w:val="004C3898"/>
    <w:rsid w:val="004C7C52"/>
    <w:rsid w:val="004D36B1"/>
    <w:rsid w:val="004D7EBD"/>
    <w:rsid w:val="004E2680"/>
    <w:rsid w:val="004E28F9"/>
    <w:rsid w:val="004E462E"/>
    <w:rsid w:val="004E4B67"/>
    <w:rsid w:val="004E56DC"/>
    <w:rsid w:val="004E76F4"/>
    <w:rsid w:val="004F0B4E"/>
    <w:rsid w:val="004F0B6C"/>
    <w:rsid w:val="004F2078"/>
    <w:rsid w:val="004F4DA3"/>
    <w:rsid w:val="004F7F3D"/>
    <w:rsid w:val="00503025"/>
    <w:rsid w:val="00506557"/>
    <w:rsid w:val="0050677A"/>
    <w:rsid w:val="005108D8"/>
    <w:rsid w:val="005116F9"/>
    <w:rsid w:val="005153A7"/>
    <w:rsid w:val="005219CF"/>
    <w:rsid w:val="0052607B"/>
    <w:rsid w:val="00531534"/>
    <w:rsid w:val="005338D0"/>
    <w:rsid w:val="00534B59"/>
    <w:rsid w:val="00536759"/>
    <w:rsid w:val="00537C62"/>
    <w:rsid w:val="00546970"/>
    <w:rsid w:val="00554E19"/>
    <w:rsid w:val="005550A9"/>
    <w:rsid w:val="005574D6"/>
    <w:rsid w:val="0056121F"/>
    <w:rsid w:val="00567593"/>
    <w:rsid w:val="00572505"/>
    <w:rsid w:val="00580202"/>
    <w:rsid w:val="00582490"/>
    <w:rsid w:val="00582809"/>
    <w:rsid w:val="00583BD9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50D"/>
    <w:rsid w:val="005B35D7"/>
    <w:rsid w:val="005B392A"/>
    <w:rsid w:val="005B3AA3"/>
    <w:rsid w:val="005B65AF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0195"/>
    <w:rsid w:val="0060283C"/>
    <w:rsid w:val="00604F14"/>
    <w:rsid w:val="00605F62"/>
    <w:rsid w:val="00611B83"/>
    <w:rsid w:val="00613257"/>
    <w:rsid w:val="0062061C"/>
    <w:rsid w:val="006207F6"/>
    <w:rsid w:val="00620A71"/>
    <w:rsid w:val="00620D80"/>
    <w:rsid w:val="00622158"/>
    <w:rsid w:val="006234A6"/>
    <w:rsid w:val="00624D23"/>
    <w:rsid w:val="00630001"/>
    <w:rsid w:val="006311B3"/>
    <w:rsid w:val="0063247F"/>
    <w:rsid w:val="0063284C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214"/>
    <w:rsid w:val="00656A92"/>
    <w:rsid w:val="00656DDE"/>
    <w:rsid w:val="0066011D"/>
    <w:rsid w:val="006607C0"/>
    <w:rsid w:val="006613A6"/>
    <w:rsid w:val="006627A2"/>
    <w:rsid w:val="006634E6"/>
    <w:rsid w:val="006655EE"/>
    <w:rsid w:val="00665902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7052"/>
    <w:rsid w:val="006A2657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2547"/>
    <w:rsid w:val="006C5EC9"/>
    <w:rsid w:val="006C6059"/>
    <w:rsid w:val="006C7522"/>
    <w:rsid w:val="006D3BD4"/>
    <w:rsid w:val="006D6F08"/>
    <w:rsid w:val="006E062C"/>
    <w:rsid w:val="006E28B7"/>
    <w:rsid w:val="006E3310"/>
    <w:rsid w:val="006E4E39"/>
    <w:rsid w:val="006E565E"/>
    <w:rsid w:val="006E673D"/>
    <w:rsid w:val="006E7D3B"/>
    <w:rsid w:val="006F141B"/>
    <w:rsid w:val="006F1B70"/>
    <w:rsid w:val="006F341D"/>
    <w:rsid w:val="006F3CDE"/>
    <w:rsid w:val="006F58D4"/>
    <w:rsid w:val="006F7502"/>
    <w:rsid w:val="00700140"/>
    <w:rsid w:val="0070346E"/>
    <w:rsid w:val="00704EDB"/>
    <w:rsid w:val="0070537F"/>
    <w:rsid w:val="00706101"/>
    <w:rsid w:val="00707072"/>
    <w:rsid w:val="00707D61"/>
    <w:rsid w:val="007118EE"/>
    <w:rsid w:val="00712287"/>
    <w:rsid w:val="00712772"/>
    <w:rsid w:val="00712CB7"/>
    <w:rsid w:val="00713568"/>
    <w:rsid w:val="007148D3"/>
    <w:rsid w:val="00715B9A"/>
    <w:rsid w:val="00715D90"/>
    <w:rsid w:val="00721593"/>
    <w:rsid w:val="007215D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2BA"/>
    <w:rsid w:val="00747D8B"/>
    <w:rsid w:val="00751228"/>
    <w:rsid w:val="00757196"/>
    <w:rsid w:val="007571E1"/>
    <w:rsid w:val="007604B2"/>
    <w:rsid w:val="007647D0"/>
    <w:rsid w:val="00765281"/>
    <w:rsid w:val="00766BAD"/>
    <w:rsid w:val="00772536"/>
    <w:rsid w:val="007730BD"/>
    <w:rsid w:val="007755F2"/>
    <w:rsid w:val="00776971"/>
    <w:rsid w:val="0078177E"/>
    <w:rsid w:val="0078304C"/>
    <w:rsid w:val="00783673"/>
    <w:rsid w:val="00785490"/>
    <w:rsid w:val="00787B8E"/>
    <w:rsid w:val="007925EA"/>
    <w:rsid w:val="00793CD8"/>
    <w:rsid w:val="00795C92"/>
    <w:rsid w:val="00796231"/>
    <w:rsid w:val="00797FF7"/>
    <w:rsid w:val="007A1CB3"/>
    <w:rsid w:val="007A306F"/>
    <w:rsid w:val="007A43A6"/>
    <w:rsid w:val="007A44AB"/>
    <w:rsid w:val="007A44B8"/>
    <w:rsid w:val="007A58A6"/>
    <w:rsid w:val="007A647D"/>
    <w:rsid w:val="007B0AA8"/>
    <w:rsid w:val="007B1CB5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508"/>
    <w:rsid w:val="007D5901"/>
    <w:rsid w:val="007D7526"/>
    <w:rsid w:val="007E4610"/>
    <w:rsid w:val="007E4715"/>
    <w:rsid w:val="007E505B"/>
    <w:rsid w:val="007E7091"/>
    <w:rsid w:val="007E7AAA"/>
    <w:rsid w:val="007E7EC8"/>
    <w:rsid w:val="007F2D36"/>
    <w:rsid w:val="007F3EBD"/>
    <w:rsid w:val="00803FAE"/>
    <w:rsid w:val="0080605F"/>
    <w:rsid w:val="00807216"/>
    <w:rsid w:val="00807786"/>
    <w:rsid w:val="00811FCB"/>
    <w:rsid w:val="008158D6"/>
    <w:rsid w:val="00817196"/>
    <w:rsid w:val="00817EDE"/>
    <w:rsid w:val="0082121E"/>
    <w:rsid w:val="008235DB"/>
    <w:rsid w:val="00824AB4"/>
    <w:rsid w:val="00825C42"/>
    <w:rsid w:val="00825D25"/>
    <w:rsid w:val="00827D6F"/>
    <w:rsid w:val="0083238A"/>
    <w:rsid w:val="00835088"/>
    <w:rsid w:val="008376AC"/>
    <w:rsid w:val="008444E8"/>
    <w:rsid w:val="00844E80"/>
    <w:rsid w:val="00846FE7"/>
    <w:rsid w:val="00847423"/>
    <w:rsid w:val="00850CEC"/>
    <w:rsid w:val="00856911"/>
    <w:rsid w:val="00860CAB"/>
    <w:rsid w:val="0086548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40D"/>
    <w:rsid w:val="00885F41"/>
    <w:rsid w:val="0088665F"/>
    <w:rsid w:val="00886D2A"/>
    <w:rsid w:val="00890EEC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459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1FF"/>
    <w:rsid w:val="008D34F1"/>
    <w:rsid w:val="008D39D8"/>
    <w:rsid w:val="008D6D1A"/>
    <w:rsid w:val="008E065E"/>
    <w:rsid w:val="008E0927"/>
    <w:rsid w:val="008E1909"/>
    <w:rsid w:val="008F1EAB"/>
    <w:rsid w:val="008F31E6"/>
    <w:rsid w:val="008F33DC"/>
    <w:rsid w:val="008F477F"/>
    <w:rsid w:val="00902350"/>
    <w:rsid w:val="0090336B"/>
    <w:rsid w:val="009053AA"/>
    <w:rsid w:val="00905FDD"/>
    <w:rsid w:val="00906939"/>
    <w:rsid w:val="00910B7D"/>
    <w:rsid w:val="009117A9"/>
    <w:rsid w:val="00911DFB"/>
    <w:rsid w:val="009139D9"/>
    <w:rsid w:val="00914AD8"/>
    <w:rsid w:val="00916079"/>
    <w:rsid w:val="00917CE9"/>
    <w:rsid w:val="00920BF2"/>
    <w:rsid w:val="00922010"/>
    <w:rsid w:val="00923270"/>
    <w:rsid w:val="00931BD9"/>
    <w:rsid w:val="00933A3B"/>
    <w:rsid w:val="009368F3"/>
    <w:rsid w:val="009403B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977"/>
    <w:rsid w:val="009A0FBA"/>
    <w:rsid w:val="009A1601"/>
    <w:rsid w:val="009A231B"/>
    <w:rsid w:val="009A2F86"/>
    <w:rsid w:val="009A4071"/>
    <w:rsid w:val="009A462D"/>
    <w:rsid w:val="009A5CBA"/>
    <w:rsid w:val="009B1F30"/>
    <w:rsid w:val="009B3AC2"/>
    <w:rsid w:val="009B4DF4"/>
    <w:rsid w:val="009B564E"/>
    <w:rsid w:val="009B7E87"/>
    <w:rsid w:val="009C403E"/>
    <w:rsid w:val="009D0BF6"/>
    <w:rsid w:val="009D131F"/>
    <w:rsid w:val="009D4FF0"/>
    <w:rsid w:val="009D703C"/>
    <w:rsid w:val="009D718F"/>
    <w:rsid w:val="009E068F"/>
    <w:rsid w:val="009E0B8E"/>
    <w:rsid w:val="009E14E0"/>
    <w:rsid w:val="009E35DB"/>
    <w:rsid w:val="009E47A3"/>
    <w:rsid w:val="009F08F3"/>
    <w:rsid w:val="009F1ECE"/>
    <w:rsid w:val="009F344F"/>
    <w:rsid w:val="00A048A8"/>
    <w:rsid w:val="00A04F49"/>
    <w:rsid w:val="00A07855"/>
    <w:rsid w:val="00A1101B"/>
    <w:rsid w:val="00A13E54"/>
    <w:rsid w:val="00A17F63"/>
    <w:rsid w:val="00A2193B"/>
    <w:rsid w:val="00A21D55"/>
    <w:rsid w:val="00A2351A"/>
    <w:rsid w:val="00A264A9"/>
    <w:rsid w:val="00A26F88"/>
    <w:rsid w:val="00A27785"/>
    <w:rsid w:val="00A30187"/>
    <w:rsid w:val="00A33AE9"/>
    <w:rsid w:val="00A3448A"/>
    <w:rsid w:val="00A36297"/>
    <w:rsid w:val="00A4199B"/>
    <w:rsid w:val="00A41E2B"/>
    <w:rsid w:val="00A4227C"/>
    <w:rsid w:val="00A45B74"/>
    <w:rsid w:val="00A50426"/>
    <w:rsid w:val="00A52E1D"/>
    <w:rsid w:val="00A54721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2DA"/>
    <w:rsid w:val="00A92879"/>
    <w:rsid w:val="00A9442A"/>
    <w:rsid w:val="00A95882"/>
    <w:rsid w:val="00AA016F"/>
    <w:rsid w:val="00AA1ED6"/>
    <w:rsid w:val="00AA51D6"/>
    <w:rsid w:val="00AB0AE7"/>
    <w:rsid w:val="00AB0BC8"/>
    <w:rsid w:val="00AB11CA"/>
    <w:rsid w:val="00AB14D9"/>
    <w:rsid w:val="00AB4AB8"/>
    <w:rsid w:val="00AB655E"/>
    <w:rsid w:val="00AC007F"/>
    <w:rsid w:val="00AC159C"/>
    <w:rsid w:val="00AC2ECD"/>
    <w:rsid w:val="00AC30D4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080"/>
    <w:rsid w:val="00AF1C5D"/>
    <w:rsid w:val="00AF20DE"/>
    <w:rsid w:val="00AF42D7"/>
    <w:rsid w:val="00B00123"/>
    <w:rsid w:val="00B006FE"/>
    <w:rsid w:val="00B007CB"/>
    <w:rsid w:val="00B02AA9"/>
    <w:rsid w:val="00B02FA3"/>
    <w:rsid w:val="00B05084"/>
    <w:rsid w:val="00B157F9"/>
    <w:rsid w:val="00B167F1"/>
    <w:rsid w:val="00B1772D"/>
    <w:rsid w:val="00B17745"/>
    <w:rsid w:val="00B20256"/>
    <w:rsid w:val="00B20D09"/>
    <w:rsid w:val="00B25A9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6AFB"/>
    <w:rsid w:val="00B628B0"/>
    <w:rsid w:val="00B62AAA"/>
    <w:rsid w:val="00B63CAC"/>
    <w:rsid w:val="00B664C7"/>
    <w:rsid w:val="00B67CAC"/>
    <w:rsid w:val="00B70EB6"/>
    <w:rsid w:val="00B72D4F"/>
    <w:rsid w:val="00B739F6"/>
    <w:rsid w:val="00B777D4"/>
    <w:rsid w:val="00B81A6C"/>
    <w:rsid w:val="00B85DE5"/>
    <w:rsid w:val="00B90F73"/>
    <w:rsid w:val="00B93B59"/>
    <w:rsid w:val="00B9406A"/>
    <w:rsid w:val="00BA2280"/>
    <w:rsid w:val="00BA2A08"/>
    <w:rsid w:val="00BA4212"/>
    <w:rsid w:val="00BA56D2"/>
    <w:rsid w:val="00BA73CA"/>
    <w:rsid w:val="00BA76E0"/>
    <w:rsid w:val="00BB2A25"/>
    <w:rsid w:val="00BB51E9"/>
    <w:rsid w:val="00BB57CB"/>
    <w:rsid w:val="00BC0FDC"/>
    <w:rsid w:val="00BC3053"/>
    <w:rsid w:val="00BC4D2E"/>
    <w:rsid w:val="00BD48AC"/>
    <w:rsid w:val="00BD5F1A"/>
    <w:rsid w:val="00BE1234"/>
    <w:rsid w:val="00BE2FA6"/>
    <w:rsid w:val="00BE333F"/>
    <w:rsid w:val="00BE4AD5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F39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1FA"/>
    <w:rsid w:val="00C70697"/>
    <w:rsid w:val="00C70A07"/>
    <w:rsid w:val="00C71BFC"/>
    <w:rsid w:val="00C72EF4"/>
    <w:rsid w:val="00C759A5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5BCD"/>
    <w:rsid w:val="00CC7B45"/>
    <w:rsid w:val="00CD1188"/>
    <w:rsid w:val="00CD2ED1"/>
    <w:rsid w:val="00CD337B"/>
    <w:rsid w:val="00CE0424"/>
    <w:rsid w:val="00CE7561"/>
    <w:rsid w:val="00CF11FA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2726"/>
    <w:rsid w:val="00D36AD6"/>
    <w:rsid w:val="00D36E71"/>
    <w:rsid w:val="00D373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880"/>
    <w:rsid w:val="00D679B2"/>
    <w:rsid w:val="00D708B0"/>
    <w:rsid w:val="00D70E73"/>
    <w:rsid w:val="00D72831"/>
    <w:rsid w:val="00D741A7"/>
    <w:rsid w:val="00D749C9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91517"/>
    <w:rsid w:val="00D9196D"/>
    <w:rsid w:val="00D92982"/>
    <w:rsid w:val="00D96606"/>
    <w:rsid w:val="00D97813"/>
    <w:rsid w:val="00DA305E"/>
    <w:rsid w:val="00DA5007"/>
    <w:rsid w:val="00DA5417"/>
    <w:rsid w:val="00DA56E8"/>
    <w:rsid w:val="00DB0A9F"/>
    <w:rsid w:val="00DB377D"/>
    <w:rsid w:val="00DC2D36"/>
    <w:rsid w:val="00DC53EF"/>
    <w:rsid w:val="00DD6B05"/>
    <w:rsid w:val="00DE5608"/>
    <w:rsid w:val="00DE57E6"/>
    <w:rsid w:val="00DE58D0"/>
    <w:rsid w:val="00DE654F"/>
    <w:rsid w:val="00DF0B6E"/>
    <w:rsid w:val="00DF15E0"/>
    <w:rsid w:val="00DF37A0"/>
    <w:rsid w:val="00DF5692"/>
    <w:rsid w:val="00DF5C56"/>
    <w:rsid w:val="00E10DE7"/>
    <w:rsid w:val="00E110E7"/>
    <w:rsid w:val="00E11B20"/>
    <w:rsid w:val="00E16B7D"/>
    <w:rsid w:val="00E17FA2"/>
    <w:rsid w:val="00E215A5"/>
    <w:rsid w:val="00E22330"/>
    <w:rsid w:val="00E23D35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355"/>
    <w:rsid w:val="00E46886"/>
    <w:rsid w:val="00E47AEF"/>
    <w:rsid w:val="00E51EF3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3E29"/>
    <w:rsid w:val="00E85928"/>
    <w:rsid w:val="00E87822"/>
    <w:rsid w:val="00E90395"/>
    <w:rsid w:val="00E90B1C"/>
    <w:rsid w:val="00E90E49"/>
    <w:rsid w:val="00E917F9"/>
    <w:rsid w:val="00E9291C"/>
    <w:rsid w:val="00E93FFE"/>
    <w:rsid w:val="00E94F8A"/>
    <w:rsid w:val="00E962F4"/>
    <w:rsid w:val="00EA5F86"/>
    <w:rsid w:val="00EA7A41"/>
    <w:rsid w:val="00EB077B"/>
    <w:rsid w:val="00EB2BB3"/>
    <w:rsid w:val="00EB4EA2"/>
    <w:rsid w:val="00EC236F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7BB"/>
    <w:rsid w:val="00F15FA5"/>
    <w:rsid w:val="00F17DB6"/>
    <w:rsid w:val="00F209B7"/>
    <w:rsid w:val="00F216F1"/>
    <w:rsid w:val="00F21A76"/>
    <w:rsid w:val="00F21B65"/>
    <w:rsid w:val="00F2376F"/>
    <w:rsid w:val="00F243D8"/>
    <w:rsid w:val="00F27A9A"/>
    <w:rsid w:val="00F30828"/>
    <w:rsid w:val="00F313D6"/>
    <w:rsid w:val="00F40F0C"/>
    <w:rsid w:val="00F434FA"/>
    <w:rsid w:val="00F44F77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68D"/>
    <w:rsid w:val="00F96985"/>
    <w:rsid w:val="00F97838"/>
    <w:rsid w:val="00FA069F"/>
    <w:rsid w:val="00FA2BB3"/>
    <w:rsid w:val="00FB4C80"/>
    <w:rsid w:val="00FB6A6A"/>
    <w:rsid w:val="00FC4AD0"/>
    <w:rsid w:val="00FC7429"/>
    <w:rsid w:val="00FD07F6"/>
    <w:rsid w:val="00FD1EC8"/>
    <w:rsid w:val="00FD3267"/>
    <w:rsid w:val="00FD3FB3"/>
    <w:rsid w:val="00FD46EF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70B36CAB-5430-4CBD-8FC4-060594C2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SAQRZK7RPU5V-1-16327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https://ericoll.internal.ericsson.com/sites/NSA/_layouts/DocIdRedir.aspx?ID=SAQRZK7RPU5V-1-16327</Url>
      <Description>SAQRZK7RPU5V-1-16327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sharepoint/v4"/>
    <ds:schemaRef ds:uri="http://purl.org/dc/terms/"/>
    <ds:schemaRef ds:uri="http://schemas.microsoft.com/office/2006/documentManagement/types"/>
    <ds:schemaRef ds:uri="http://purl.org/dc/elements/1.1/"/>
    <ds:schemaRef ds:uri="d46971d8-f4ed-4cac-a977-cede52d8d47b"/>
    <ds:schemaRef ds:uri="http://www.w3.org/XML/1998/namespace"/>
    <ds:schemaRef ds:uri="http://schemas.microsoft.com/office/2006/metadata/properties"/>
    <ds:schemaRef ds:uri="http://purl.org/dc/dcmitype/"/>
    <ds:schemaRef ds:uri="08b2df90-05d3-4030-90d4-c9feeb4a1cd9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9A47281-8703-40D2-9A40-5158A79FD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4F32564-9750-4D7D-8CA8-98B619D36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5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</cp:lastModifiedBy>
  <cp:revision>2</cp:revision>
  <cp:lastPrinted>2008-01-31T06:09:00Z</cp:lastPrinted>
  <dcterms:created xsi:type="dcterms:W3CDTF">2017-02-04T01:57:00Z</dcterms:created>
  <dcterms:modified xsi:type="dcterms:W3CDTF">2017-02-04T01:57:00Z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0dbe9b9b-1045-475f-95b7-c314881cb008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